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3853E97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9254AF">
        <w:rPr>
          <w:b/>
          <w:i/>
          <w:noProof/>
          <w:sz w:val="28"/>
        </w:rPr>
        <w:t>2713</w:t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9FF11" w:rsidR="001E41F3" w:rsidRPr="00410371" w:rsidRDefault="002D3C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</w:t>
            </w:r>
            <w:r>
              <w:rPr>
                <w:b/>
                <w:noProof/>
                <w:sz w:val="28"/>
              </w:rPr>
              <w:fldChar w:fldCharType="end"/>
            </w:r>
            <w:r w:rsidR="00B817E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3D4DC" w:rsidR="001E41F3" w:rsidRPr="00410371" w:rsidRDefault="009254AF" w:rsidP="00547111">
            <w:pPr>
              <w:pStyle w:val="CRCoverPage"/>
              <w:spacing w:after="0"/>
              <w:rPr>
                <w:noProof/>
              </w:rPr>
            </w:pPr>
            <w:r w:rsidRPr="009254AF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D5307" w:rsidR="001E41F3" w:rsidRPr="00410371" w:rsidRDefault="002D3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3E2425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A9A37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</w:t>
            </w:r>
            <w:r w:rsidR="00E11F86">
              <w:t xml:space="preserve"> 28.104 Correct </w:t>
            </w:r>
            <w:proofErr w:type="spellStart"/>
            <w:r w:rsidR="00E11F86">
              <w:t>timeDurations</w:t>
            </w:r>
            <w:proofErr w:type="spellEnd"/>
            <w:r w:rsidR="00E11F86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283E3" w:rsidR="001E41F3" w:rsidRDefault="007A4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2E4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D86827">
              <w:t>4</w:t>
            </w:r>
            <w:r w:rsidR="00AE5DD8">
              <w:t>-</w:t>
            </w:r>
            <w:r w:rsidR="002A3A7F">
              <w:t>2</w:t>
            </w:r>
            <w:r w:rsidR="00D86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ADA8B" w:rsidR="001E41F3" w:rsidRDefault="00E11F86" w:rsidP="00E11F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C210C" w:rsidR="001E41F3" w:rsidRDefault="002630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31A92" w:rsidR="001E41F3" w:rsidRDefault="008E66C0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timeDurations attribute with a multiplicity of * - isOrdered is changed from N/A to false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DB201" w:rsidR="001E41F3" w:rsidRDefault="00AA099C" w:rsidP="00D86827">
            <w:pPr>
              <w:pStyle w:val="CRCoverPage"/>
              <w:spacing w:after="0"/>
              <w:rPr>
                <w:noProof/>
              </w:rPr>
            </w:pPr>
            <w:bookmarkStart w:id="1" w:name="_Hlk162255102"/>
            <w:r w:rsidRPr="00AA099C">
              <w:rPr>
                <w:noProof/>
              </w:rPr>
              <w:t>Incorrect attribute property remains in the document leading to wrong implementation.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40F95" w:rsidR="001E41F3" w:rsidRDefault="00E11F86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p w14:paraId="7D076E73" w14:textId="77777777" w:rsidR="00E11F86" w:rsidRPr="00BC0026" w:rsidRDefault="00E11F86" w:rsidP="00E11F86">
      <w:pPr>
        <w:pStyle w:val="Heading2"/>
      </w:pPr>
      <w:bookmarkStart w:id="3" w:name="_Toc105573073"/>
      <w:bookmarkStart w:id="4" w:name="_Toc163047339"/>
      <w:r w:rsidRPr="00BC0026">
        <w:t>9.5</w:t>
      </w:r>
      <w:r w:rsidRPr="00BC0026">
        <w:tab/>
        <w:t>Attribute definitions</w:t>
      </w:r>
      <w:bookmarkEnd w:id="3"/>
      <w:bookmarkEnd w:id="4"/>
    </w:p>
    <w:p w14:paraId="212537D4" w14:textId="77777777" w:rsidR="00E11F86" w:rsidRPr="00BC0026" w:rsidRDefault="00E11F86" w:rsidP="00E11F86">
      <w:pPr>
        <w:pStyle w:val="Heading3"/>
      </w:pPr>
      <w:bookmarkStart w:id="5" w:name="_Toc105573074"/>
      <w:bookmarkStart w:id="6" w:name="_Toc163047340"/>
      <w:r w:rsidRPr="00BC0026">
        <w:t>9.5.1</w:t>
      </w:r>
      <w:r w:rsidRPr="00BC0026">
        <w:tab/>
        <w:t>Attribute properties</w:t>
      </w:r>
      <w:bookmarkEnd w:id="5"/>
      <w:bookmarkEnd w:id="6"/>
    </w:p>
    <w:p w14:paraId="2BDB71D8" w14:textId="77777777" w:rsidR="00E11F86" w:rsidRPr="00BC0026" w:rsidRDefault="00E11F86" w:rsidP="00E11F86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E11F86" w:rsidRPr="00BC0026" w14:paraId="26E2C899" w14:textId="77777777" w:rsidTr="004F69F1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AB3D4B" w14:textId="77777777" w:rsidR="00E11F86" w:rsidRPr="00BC0026" w:rsidRDefault="00E11F86" w:rsidP="004F69F1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5B2735" w14:textId="77777777" w:rsidR="00E11F86" w:rsidRPr="00BC0026" w:rsidRDefault="00E11F86" w:rsidP="004F69F1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FC0899" w14:textId="77777777" w:rsidR="00E11F86" w:rsidRPr="00BC0026" w:rsidRDefault="00E11F86" w:rsidP="004F69F1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E11F86" w:rsidRPr="00BC0026" w14:paraId="1C76497F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66887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</w:rPr>
            </w:pPr>
            <w:bookmarkStart w:id="7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7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4DFCD" w14:textId="77777777" w:rsidR="00E11F86" w:rsidRPr="00BC0026" w:rsidRDefault="00E11F86" w:rsidP="004F69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A1AB6BB" w14:textId="77777777" w:rsidR="00E11F86" w:rsidRPr="00BC0026" w:rsidRDefault="00E11F86" w:rsidP="004F69F1">
            <w:pPr>
              <w:pStyle w:val="TAL"/>
              <w:rPr>
                <w:rFonts w:cs="Arial"/>
                <w:szCs w:val="18"/>
              </w:rPr>
            </w:pPr>
          </w:p>
          <w:p w14:paraId="0DE0F622" w14:textId="77777777" w:rsidR="00E11F86" w:rsidRPr="00BC0026" w:rsidRDefault="00E11F86" w:rsidP="004F69F1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4F33C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B82CA7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39EEBC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C857B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D9A4D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9620D4" w14:textId="77777777" w:rsidR="00E11F86" w:rsidRPr="00BC0026" w:rsidRDefault="00E11F86" w:rsidP="004F69F1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E11F86" w:rsidRPr="00BC0026" w14:paraId="102BC602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E56DF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7524C" w14:textId="77777777" w:rsidR="00E11F86" w:rsidRPr="00BC0026" w:rsidRDefault="00E11F86" w:rsidP="004F69F1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D0AA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E3F3E5A" w14:textId="77777777" w:rsidR="00E11F86" w:rsidRPr="00BC0026" w:rsidRDefault="00E11F86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47E2AF" w14:textId="77777777" w:rsidR="00E11F86" w:rsidRPr="00BC0026" w:rsidRDefault="00E11F86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FCFFAE9" w14:textId="77777777" w:rsidR="00E11F86" w:rsidRPr="00BC0026" w:rsidRDefault="00E11F86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8D9A458" w14:textId="77777777" w:rsidR="00E11F86" w:rsidRPr="00BC0026" w:rsidRDefault="00E11F86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82ACCB" w14:textId="77777777" w:rsidR="00E11F86" w:rsidRPr="00BC0026" w:rsidRDefault="00E11F86" w:rsidP="004F69F1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E11F86" w:rsidRPr="00BC0026" w14:paraId="3A070AF8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80188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FB133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DAF7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3C256E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18DC05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619190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E1332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7509D6" w14:textId="77777777" w:rsidR="00E11F86" w:rsidRPr="00BC0026" w:rsidRDefault="00E11F86" w:rsidP="004F69F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0335A29F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C96B9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6F0DC0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56F50B9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  <w:p w14:paraId="3A78981B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027E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B8094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B480D3B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6306BA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A9D8EC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97B1DD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4EBACF4D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C60A3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0433DE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3F46B6A5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  <w:p w14:paraId="16D9C078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3AB97DFB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  <w:p w14:paraId="7922DD79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75C4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E11F86" w:rsidRPr="00BC0026" w14:paraId="14886D3D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AFA4D2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53030D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8DFD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289F237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C1FDA6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D0A834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75AF6F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C10FD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3F396B10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38C5C" w14:textId="77777777" w:rsidR="00E11F86" w:rsidRPr="00BC0026" w:rsidDel="003743CE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C7F09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25F6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58F2B1C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19C1F4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D69B1A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AD2187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02105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3477E777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D2B04" w14:textId="77777777" w:rsidR="00E11F86" w:rsidRPr="00BC0026" w:rsidDel="003743CE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F80901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E28F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F5FE5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D2A55F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C31F90B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2BF9E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61FFE9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04104752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78191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28081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7C788CD5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  <w:p w14:paraId="37BFBB85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9A5C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28A9693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35ECA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C4605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B0C0B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DF42BF" w14:textId="77777777" w:rsidR="00E11F86" w:rsidRPr="00BC0026" w:rsidRDefault="00E11F86" w:rsidP="004F69F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06BA4A7D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CD586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8737C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68A334FC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  <w:p w14:paraId="583498B0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27C6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9FBDE9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E978998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6694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81B99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B88B0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10D126BB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840B4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70213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C74DB9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EFD7C3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D93F55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37175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883D0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19AF5B6" w14:textId="77777777" w:rsidR="00E11F86" w:rsidRPr="00BC0026" w:rsidRDefault="00E11F86" w:rsidP="004F69F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2F6DB11E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77EB8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527D1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2FE56800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  <w:p w14:paraId="0ED39135" w14:textId="77777777" w:rsidR="00E11F86" w:rsidRPr="00BC0026" w:rsidRDefault="00E11F86" w:rsidP="004F69F1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576637C" w14:textId="77777777" w:rsidR="00E11F86" w:rsidRPr="00BC0026" w:rsidRDefault="00E11F86" w:rsidP="004F69F1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9D385F5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6CFC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01E2C4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096A7D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B0E3F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325D81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DE0AD8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7A3B36AC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091A9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0B7FE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F5C9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17F29F3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679321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284262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2B77E2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4707B68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7105B9F0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D58EC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93A11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559F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00956F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15ADDE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00F23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59F4E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F14838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1E6970E3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BB105F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FBA72" w14:textId="77777777" w:rsidR="00E11F8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B506826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>
              <w:t xml:space="preserve">This attribute shall contain a NULL value in case the analytics is requested for an indefinite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B8779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DD1749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7375D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7B913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7DDC7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57FAF0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5E124354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C7ECB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912C7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23EC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37E192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797B8F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A0E19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FAEDE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8518B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30DA54E1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ADCA59" w14:textId="77777777" w:rsidR="00E11F86" w:rsidRPr="00BC0026" w:rsidRDefault="00E11F86" w:rsidP="004F69F1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8BA90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9CE1A" w14:textId="77777777" w:rsidR="00E11F86" w:rsidRPr="00BC0026" w:rsidRDefault="00E11F86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2644803B" w14:textId="77777777" w:rsidR="00E11F86" w:rsidRPr="00BC0026" w:rsidRDefault="00E11F86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CF82789" w14:textId="77777777" w:rsidR="00E11F86" w:rsidRPr="00BC0026" w:rsidRDefault="00E11F86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7116CEA" w14:textId="77777777" w:rsidR="00E11F86" w:rsidRPr="00BC0026" w:rsidRDefault="00E11F86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28C250D" w14:textId="77777777" w:rsidR="00E11F86" w:rsidRPr="00BC0026" w:rsidRDefault="00E11F86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576279B" w14:textId="77777777" w:rsidR="00E11F86" w:rsidRPr="00BC0026" w:rsidRDefault="00E11F86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7DB4F008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717FA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F9C4D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BFE9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0624DFB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656645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53FC0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FF868A3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D33C1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7DF8F9D4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694D3B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C4A0AE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5521A8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E11F86" w:rsidRPr="00BC0026" w14:paraId="7EC998DB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52503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9CC9E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B8BC9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045E755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36C748F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48045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DACC0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BD112C3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E11F86" w:rsidRPr="00BC0026" w14:paraId="04D2B5FE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9F77B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7EF25" w14:textId="77777777" w:rsidR="00E11F86" w:rsidRPr="00BC0026" w:rsidRDefault="00E11F86" w:rsidP="004F69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75BE2086" w14:textId="77777777" w:rsidR="00E11F86" w:rsidRPr="00BC0026" w:rsidRDefault="00E11F86" w:rsidP="004F69F1">
            <w:pPr>
              <w:pStyle w:val="TAL"/>
              <w:rPr>
                <w:rFonts w:cs="Arial"/>
                <w:szCs w:val="18"/>
              </w:rPr>
            </w:pPr>
          </w:p>
          <w:p w14:paraId="19F2BCD4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2C62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CB82499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60F36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5666698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7ACDA0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2F6F6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43E00C72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C7B63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363B96" w14:textId="77777777" w:rsidR="00E11F86" w:rsidRPr="00BC0026" w:rsidRDefault="00E11F86" w:rsidP="004F69F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98D34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18EEAA0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6FCC65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A512F7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7962BB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16E1C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6CBA9DCA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A4F27" w14:textId="77777777" w:rsidR="00E11F86" w:rsidRPr="00BC002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B4790" w14:textId="77777777" w:rsidR="00E11F86" w:rsidRPr="00BC0026" w:rsidRDefault="00E11F86" w:rsidP="004F69F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5223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97EC66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F8EA4F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5AF35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35399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F088B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742FB2D1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443436" w14:textId="77777777" w:rsidR="00E11F86" w:rsidRPr="008F159A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3CFC3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6964502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  <w:p w14:paraId="6DE2170B" w14:textId="77777777" w:rsidR="00E11F86" w:rsidRDefault="00E11F86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AFF7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47B62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24A16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51E51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CE3498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1C4564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11F86" w:rsidRPr="00BC0026" w14:paraId="38364DE9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BFCE0" w14:textId="77777777" w:rsidR="00E11F86" w:rsidRPr="008F159A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10E71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5CA3E28F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6377C2A" w14:textId="77777777" w:rsidR="00E11F86" w:rsidRDefault="00E11F86" w:rsidP="004F69F1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32688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330A0FFD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143BEC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74B8C80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859D414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29EB5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1F86" w:rsidRPr="00BC0026" w14:paraId="46FC6976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7AD4D" w14:textId="77777777" w:rsidR="00E11F86" w:rsidRPr="008F159A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02BA7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67B786D9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6BD233A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20FD2D3B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BBCFD03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C4327FF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07621531" w14:textId="77777777" w:rsidR="00E11F86" w:rsidRPr="0061649B" w:rsidRDefault="00E11F86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8D3AB14" w14:textId="77777777" w:rsidR="00E11F86" w:rsidRDefault="00E11F86" w:rsidP="004F69F1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6F389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61C99D5E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EA70DBF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9C70FC2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4B4683C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0F88B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1F86" w:rsidRPr="00BC0026" w14:paraId="27C7767B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66A84F" w14:textId="77777777" w:rsidR="00E11F86" w:rsidRPr="008F159A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3D3BC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EC8DC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</w:p>
          <w:p w14:paraId="169C798A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BEF5FE7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</w:p>
          <w:p w14:paraId="793EE04E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7C3003CC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</w:p>
          <w:p w14:paraId="590EA5DD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1FDF9C3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</w:p>
          <w:p w14:paraId="27636597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B3D0ABA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</w:p>
          <w:p w14:paraId="5FD1563D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7CE645BD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90E4CDC" w14:textId="77777777" w:rsidR="00E11F86" w:rsidRPr="0061649B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24A76EA9" w14:textId="77777777" w:rsidR="00E11F86" w:rsidRDefault="00E11F86" w:rsidP="004F69F1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4D21F6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81CA8AC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7F7AD8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987854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4CE969" w14:textId="77777777" w:rsidR="00E11F86" w:rsidRPr="00004EC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A3322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11F86" w:rsidRPr="00BC0026" w14:paraId="6088A978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919A3" w14:textId="77777777" w:rsidR="00E11F86" w:rsidRPr="00A668A3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94A99" w14:textId="77777777" w:rsidR="00E11F86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AF94E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FEFC958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D0BF8A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4E132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4190C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B5B819F" w14:textId="77777777" w:rsidR="00E11F86" w:rsidRPr="0061649B" w:rsidRDefault="00E11F86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460545E5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A5255" w14:textId="77777777" w:rsidR="00E11F86" w:rsidRPr="00A668A3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57CBE" w14:textId="77777777" w:rsidR="00E11F86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DF5439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AAEE853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31374EB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C79411F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C435BA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4DF6E4" w14:textId="77777777" w:rsidR="00E11F86" w:rsidRPr="0061649B" w:rsidRDefault="00E11F86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183B539E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73D74" w14:textId="77777777" w:rsidR="00E11F86" w:rsidRPr="00A668A3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D6E1F" w14:textId="77777777" w:rsidR="00E11F86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67314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7099B9C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6A3853E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8" w:author="Eoin1" w:date="2024-04-24T10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9" w:author="Eoin1" w:date="2024-04-24T10:09:00Z">
              <w:r w:rsidRPr="00BC0026" w:rsidDel="00044D5C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4A3B5FA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D0A7F6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9C86799" w14:textId="77777777" w:rsidR="00E11F86" w:rsidRPr="0061649B" w:rsidRDefault="00E11F86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6EB1958E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391C4" w14:textId="77777777" w:rsidR="00E11F86" w:rsidRPr="00A668A3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FBDCFA" w14:textId="77777777" w:rsidR="00E11F86" w:rsidRDefault="00E11F86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9355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C5F3DBD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CD06948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63BF07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A46181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3D9CB4" w14:textId="77777777" w:rsidR="00E11F86" w:rsidRPr="0061649B" w:rsidRDefault="00E11F86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E11F86" w:rsidRPr="00BC0026" w14:paraId="58881957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C365A5" w14:textId="77777777" w:rsidR="00E11F8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mlEntityRef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F2490" w14:textId="77777777" w:rsidR="00E11F86" w:rsidRDefault="00E11F86" w:rsidP="004F69F1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MLEntity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11CA75F1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B58EC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72F1C50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55E2D4F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8FD2077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1D35D3B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4AC7EC5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E11F86" w:rsidRPr="00BC0026" w14:paraId="498620A8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10D45" w14:textId="77777777" w:rsidR="00E11F86" w:rsidRDefault="00E11F86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aIMLInferenceFuntionRef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71B21" w14:textId="77777777" w:rsidR="00E11F86" w:rsidRDefault="00E11F86" w:rsidP="004F69F1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of </w:t>
            </w:r>
            <w:proofErr w:type="spellStart"/>
            <w:r>
              <w:rPr>
                <w:rFonts w:ascii="Courier New" w:hAnsi="Courier New" w:cs="Courier New"/>
              </w:rPr>
              <w:t>AIMLInferenceFuntion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0FC8C5FD" w14:textId="77777777" w:rsidR="00E11F86" w:rsidRPr="00BC0026" w:rsidRDefault="00E11F86" w:rsidP="004F69F1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03E46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B41C239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4C4C06D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B16E685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8965CC0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B7102D2" w14:textId="77777777" w:rsidR="00E11F86" w:rsidRPr="00BC0026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E11F86" w:rsidRPr="00BC0026" w14:paraId="72781D17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FBC3A" w14:textId="77777777" w:rsidR="00E11F86" w:rsidRDefault="00E11F86" w:rsidP="004F69F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04C5D3" w14:textId="77777777" w:rsidR="00E11F86" w:rsidRDefault="00E11F86" w:rsidP="004F69F1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2617CE" w14:textId="77777777" w:rsidR="00E11F86" w:rsidRPr="00644A1E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A6BFFBE" w14:textId="77777777" w:rsidR="00E11F86" w:rsidRPr="00644A1E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C3F07EB" w14:textId="77777777" w:rsidR="00E11F86" w:rsidRPr="00644A1E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91FB1CB" w14:textId="77777777" w:rsidR="00E11F86" w:rsidRPr="00644A1E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FF4701E" w14:textId="77777777" w:rsidR="00E11F86" w:rsidRPr="00644A1E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7E11A8" w14:textId="77777777" w:rsidR="00E11F86" w:rsidRPr="00A50BA0" w:rsidRDefault="00E11F86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0B8A10A4" w14:textId="77777777" w:rsidR="00E11F86" w:rsidRDefault="00E11F86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F58D0" w14:textId="77777777" w:rsidR="00830803" w:rsidRDefault="00830803">
      <w:r>
        <w:separator/>
      </w:r>
    </w:p>
  </w:endnote>
  <w:endnote w:type="continuationSeparator" w:id="0">
    <w:p w14:paraId="781F145C" w14:textId="77777777" w:rsidR="00830803" w:rsidRDefault="0083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E608" w14:textId="77777777" w:rsidR="00830803" w:rsidRDefault="00830803">
      <w:r>
        <w:separator/>
      </w:r>
    </w:p>
  </w:footnote>
  <w:footnote w:type="continuationSeparator" w:id="0">
    <w:p w14:paraId="2327209F" w14:textId="77777777" w:rsidR="00830803" w:rsidRDefault="00830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80978513">
    <w:abstractNumId w:val="11"/>
  </w:num>
  <w:num w:numId="8" w16cid:durableId="2052724781">
    <w:abstractNumId w:val="19"/>
  </w:num>
  <w:num w:numId="9" w16cid:durableId="685593755">
    <w:abstractNumId w:val="22"/>
  </w:num>
  <w:num w:numId="10" w16cid:durableId="1944460071">
    <w:abstractNumId w:val="23"/>
  </w:num>
  <w:num w:numId="11" w16cid:durableId="1755543768">
    <w:abstractNumId w:val="13"/>
  </w:num>
  <w:num w:numId="12" w16cid:durableId="1016735615">
    <w:abstractNumId w:val="16"/>
  </w:num>
  <w:num w:numId="13" w16cid:durableId="1864320718">
    <w:abstractNumId w:val="20"/>
  </w:num>
  <w:num w:numId="14" w16cid:durableId="113256422">
    <w:abstractNumId w:val="21"/>
  </w:num>
  <w:num w:numId="15" w16cid:durableId="1287542744">
    <w:abstractNumId w:val="9"/>
  </w:num>
  <w:num w:numId="16" w16cid:durableId="1207645605">
    <w:abstractNumId w:val="7"/>
  </w:num>
  <w:num w:numId="17" w16cid:durableId="743839631">
    <w:abstractNumId w:val="6"/>
  </w:num>
  <w:num w:numId="18" w16cid:durableId="79109243">
    <w:abstractNumId w:val="5"/>
  </w:num>
  <w:num w:numId="19" w16cid:durableId="1493327499">
    <w:abstractNumId w:val="4"/>
  </w:num>
  <w:num w:numId="20" w16cid:durableId="1073233466">
    <w:abstractNumId w:val="3"/>
  </w:num>
  <w:num w:numId="21" w16cid:durableId="1899124640">
    <w:abstractNumId w:val="8"/>
  </w:num>
  <w:num w:numId="22" w16cid:durableId="1675106492">
    <w:abstractNumId w:val="14"/>
  </w:num>
  <w:num w:numId="23" w16cid:durableId="1662542559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78894140">
    <w:abstractNumId w:val="15"/>
  </w:num>
  <w:num w:numId="25" w16cid:durableId="48027025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3030"/>
    <w:rsid w:val="002640DD"/>
    <w:rsid w:val="00267CD3"/>
    <w:rsid w:val="00275D12"/>
    <w:rsid w:val="00284FEB"/>
    <w:rsid w:val="002860C4"/>
    <w:rsid w:val="002A3A7F"/>
    <w:rsid w:val="002B5741"/>
    <w:rsid w:val="002D3CB8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A49CB"/>
    <w:rsid w:val="003E1A36"/>
    <w:rsid w:val="003E2425"/>
    <w:rsid w:val="003F38D8"/>
    <w:rsid w:val="00410371"/>
    <w:rsid w:val="004242F1"/>
    <w:rsid w:val="00427C3D"/>
    <w:rsid w:val="004A52C6"/>
    <w:rsid w:val="004B75B7"/>
    <w:rsid w:val="004D1D31"/>
    <w:rsid w:val="004E7AB5"/>
    <w:rsid w:val="004F2CBA"/>
    <w:rsid w:val="005009D9"/>
    <w:rsid w:val="0051580D"/>
    <w:rsid w:val="00547111"/>
    <w:rsid w:val="00552668"/>
    <w:rsid w:val="005658F2"/>
    <w:rsid w:val="005673CE"/>
    <w:rsid w:val="00592D74"/>
    <w:rsid w:val="005937A5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66696"/>
    <w:rsid w:val="00785599"/>
    <w:rsid w:val="00792342"/>
    <w:rsid w:val="007977A8"/>
    <w:rsid w:val="007A41AE"/>
    <w:rsid w:val="007B512A"/>
    <w:rsid w:val="007C2097"/>
    <w:rsid w:val="007D6A07"/>
    <w:rsid w:val="007F7259"/>
    <w:rsid w:val="008040A8"/>
    <w:rsid w:val="008279FA"/>
    <w:rsid w:val="00830803"/>
    <w:rsid w:val="008626E7"/>
    <w:rsid w:val="00870EE7"/>
    <w:rsid w:val="00880A55"/>
    <w:rsid w:val="008863B9"/>
    <w:rsid w:val="008A45A6"/>
    <w:rsid w:val="008B7764"/>
    <w:rsid w:val="008D39FE"/>
    <w:rsid w:val="008E66C0"/>
    <w:rsid w:val="008F3789"/>
    <w:rsid w:val="008F686C"/>
    <w:rsid w:val="009148DE"/>
    <w:rsid w:val="009254AF"/>
    <w:rsid w:val="009273E1"/>
    <w:rsid w:val="00941E30"/>
    <w:rsid w:val="009608DD"/>
    <w:rsid w:val="009777D9"/>
    <w:rsid w:val="00991B88"/>
    <w:rsid w:val="009A5753"/>
    <w:rsid w:val="009A579D"/>
    <w:rsid w:val="009E3297"/>
    <w:rsid w:val="009F734F"/>
    <w:rsid w:val="00A03577"/>
    <w:rsid w:val="00A066CE"/>
    <w:rsid w:val="00A1069F"/>
    <w:rsid w:val="00A246B6"/>
    <w:rsid w:val="00A47E70"/>
    <w:rsid w:val="00A50CF0"/>
    <w:rsid w:val="00A7671C"/>
    <w:rsid w:val="00AA099C"/>
    <w:rsid w:val="00AA2CBC"/>
    <w:rsid w:val="00AC48C7"/>
    <w:rsid w:val="00AC5820"/>
    <w:rsid w:val="00AD1CD8"/>
    <w:rsid w:val="00AE5DD8"/>
    <w:rsid w:val="00B13F88"/>
    <w:rsid w:val="00B258BB"/>
    <w:rsid w:val="00B353F9"/>
    <w:rsid w:val="00B63EF5"/>
    <w:rsid w:val="00B67B97"/>
    <w:rsid w:val="00B722D8"/>
    <w:rsid w:val="00B817E6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86827"/>
    <w:rsid w:val="00DC6DB3"/>
    <w:rsid w:val="00DE34CF"/>
    <w:rsid w:val="00DF4EA2"/>
    <w:rsid w:val="00E054E2"/>
    <w:rsid w:val="00E11F86"/>
    <w:rsid w:val="00E12E1A"/>
    <w:rsid w:val="00E13F3D"/>
    <w:rsid w:val="00E34898"/>
    <w:rsid w:val="00E3688C"/>
    <w:rsid w:val="00E46458"/>
    <w:rsid w:val="00EB09B7"/>
    <w:rsid w:val="00EE7D7C"/>
    <w:rsid w:val="00F01566"/>
    <w:rsid w:val="00F1734D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F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11F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11F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11F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11F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11F8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1F8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11F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1F8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1F86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11F8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11F86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E11F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11F8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11F86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E11F8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11F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11F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11F86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11F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11F8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11F86"/>
    <w:rPr>
      <w:lang w:eastAsia="en-US"/>
    </w:rPr>
  </w:style>
  <w:style w:type="character" w:customStyle="1" w:styleId="B1Car">
    <w:name w:val="B1+ Car"/>
    <w:link w:val="B1"/>
    <w:rsid w:val="00E11F8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E11F86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11F86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1F86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11F86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11F8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11F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11F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6</Pages>
  <Words>1653</Words>
  <Characters>10316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70</cp:revision>
  <cp:lastPrinted>1900-01-01T00:00:00Z</cp:lastPrinted>
  <dcterms:created xsi:type="dcterms:W3CDTF">2020-02-03T08:32:00Z</dcterms:created>
  <dcterms:modified xsi:type="dcterms:W3CDTF">2024-05-17T09:20:00Z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